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E9C" w:rsidRPr="00B30BF0" w:rsidRDefault="00D67E9C" w:rsidP="00796932">
      <w:pPr>
        <w:pStyle w:val="Heading2"/>
        <w:keepNext w:val="0"/>
        <w:ind w:left="6372" w:firstLine="708"/>
        <w:jc w:val="center"/>
        <w:rPr>
          <w:rFonts w:ascii="Times New Roman" w:hAnsi="Times New Roman"/>
          <w:i w:val="0"/>
          <w:sz w:val="32"/>
          <w:szCs w:val="32"/>
        </w:rPr>
      </w:pPr>
      <w:r w:rsidRPr="00D8718F">
        <w:rPr>
          <w:rFonts w:ascii="Times New Roman" w:hAnsi="Times New Roman"/>
          <w:sz w:val="24"/>
          <w:szCs w:val="24"/>
        </w:rPr>
        <w:t xml:space="preserve">Образец № </w:t>
      </w:r>
      <w:r>
        <w:rPr>
          <w:rFonts w:ascii="Times New Roman" w:hAnsi="Times New Roman"/>
          <w:sz w:val="24"/>
          <w:szCs w:val="24"/>
        </w:rPr>
        <w:t>5</w:t>
      </w:r>
    </w:p>
    <w:p w:rsidR="00D67E9C" w:rsidRDefault="00D67E9C" w:rsidP="00175FDD"/>
    <w:p w:rsidR="00D67E9C" w:rsidRPr="00175FDD" w:rsidRDefault="00D67E9C" w:rsidP="00175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FDD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D67E9C" w:rsidRPr="00175FDD" w:rsidRDefault="00D67E9C" w:rsidP="00175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FDD">
        <w:rPr>
          <w:rFonts w:ascii="Times New Roman" w:hAnsi="Times New Roman" w:cs="Times New Roman"/>
          <w:b/>
          <w:sz w:val="24"/>
          <w:szCs w:val="24"/>
        </w:rPr>
        <w:t>за конфиденциалност по чл. 33, ал. 4 ЗОП</w:t>
      </w:r>
    </w:p>
    <w:p w:rsidR="00D67E9C" w:rsidRPr="00175FDD" w:rsidRDefault="00D67E9C" w:rsidP="00175F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Подписаният/ата ……………………………………………………………….………………,</w:t>
      </w:r>
    </w:p>
    <w:p w:rsidR="00D67E9C" w:rsidRPr="00175FDD" w:rsidRDefault="00D67E9C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(трите имена)</w:t>
      </w:r>
    </w:p>
    <w:p w:rsidR="00D67E9C" w:rsidRPr="00175FDD" w:rsidRDefault="00D67E9C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данни по документ за самоличност …………………………………………..………………,</w:t>
      </w:r>
    </w:p>
    <w:p w:rsidR="00D67E9C" w:rsidRPr="00175FDD" w:rsidRDefault="00D67E9C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в качеството си на ………………………………………………………………………………</w:t>
      </w:r>
    </w:p>
    <w:p w:rsidR="00D67E9C" w:rsidRPr="00175FDD" w:rsidRDefault="00D67E9C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(длъжност)</w:t>
      </w: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 xml:space="preserve">на ………………………………………………………………………………………………., </w:t>
      </w:r>
    </w:p>
    <w:p w:rsidR="00D67E9C" w:rsidRPr="00175FDD" w:rsidRDefault="00D67E9C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 xml:space="preserve">ЕИК/БУЛСТАТ ............................................................................................................................ </w:t>
      </w:r>
    </w:p>
    <w:p w:rsidR="00D67E9C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557D7B" w:rsidRDefault="00D67E9C" w:rsidP="00F812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участник в процедура за възлагане на обществена поръчка с предмет</w:t>
      </w:r>
      <w:r w:rsidRPr="00F81265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Pr="00F81265">
        <w:rPr>
          <w:rStyle w:val="5pt"/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„Изготвяне на технически проект за обект: „Реконструкция на улична мрежа в Община Искър”, </w:t>
      </w:r>
      <w:r w:rsidRPr="00557D7B">
        <w:rPr>
          <w:rFonts w:ascii="Times New Roman" w:hAnsi="Times New Roman" w:cs="Times New Roman"/>
          <w:b/>
          <w:sz w:val="24"/>
          <w:szCs w:val="24"/>
        </w:rPr>
        <w:t xml:space="preserve">с подобекти: </w:t>
      </w:r>
    </w:p>
    <w:p w:rsidR="00D67E9C" w:rsidRPr="00557D7B" w:rsidRDefault="00D67E9C" w:rsidP="00F812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7B">
        <w:rPr>
          <w:rFonts w:ascii="Times New Roman" w:hAnsi="Times New Roman" w:cs="Times New Roman"/>
          <w:b/>
          <w:sz w:val="24"/>
          <w:szCs w:val="24"/>
        </w:rPr>
        <w:t xml:space="preserve">”Реконструкция на улици в гр. Искър”, </w:t>
      </w:r>
    </w:p>
    <w:p w:rsidR="00D67E9C" w:rsidRPr="00557D7B" w:rsidRDefault="00D67E9C" w:rsidP="00F812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7B">
        <w:rPr>
          <w:rFonts w:ascii="Times New Roman" w:hAnsi="Times New Roman" w:cs="Times New Roman"/>
          <w:b/>
          <w:sz w:val="24"/>
          <w:szCs w:val="24"/>
        </w:rPr>
        <w:t xml:space="preserve">”Реконструкция на улици в с. Староселци”,  </w:t>
      </w:r>
    </w:p>
    <w:p w:rsidR="00D67E9C" w:rsidRPr="00557D7B" w:rsidRDefault="00D67E9C" w:rsidP="00F812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7B">
        <w:rPr>
          <w:rFonts w:ascii="Times New Roman" w:hAnsi="Times New Roman" w:cs="Times New Roman"/>
          <w:b/>
          <w:sz w:val="24"/>
          <w:szCs w:val="24"/>
        </w:rPr>
        <w:t xml:space="preserve">”Реконструкция на улици в с. Долни Луковит” </w:t>
      </w:r>
    </w:p>
    <w:p w:rsidR="00D67E9C" w:rsidRPr="00557D7B" w:rsidRDefault="00D67E9C" w:rsidP="00F812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7B">
        <w:rPr>
          <w:rFonts w:ascii="Times New Roman" w:hAnsi="Times New Roman" w:cs="Times New Roman"/>
          <w:b/>
          <w:sz w:val="24"/>
          <w:szCs w:val="24"/>
        </w:rPr>
        <w:t>”Реконструкция на улици в с. Писарово”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D67E9C" w:rsidRPr="00557D7B" w:rsidRDefault="00D67E9C" w:rsidP="00F812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F911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FDD">
        <w:rPr>
          <w:rFonts w:ascii="Times New Roman" w:hAnsi="Times New Roman" w:cs="Times New Roman"/>
          <w:b/>
          <w:sz w:val="24"/>
          <w:szCs w:val="24"/>
        </w:rPr>
        <w:t>ДЕКЛАРИРАМ:</w:t>
      </w: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 xml:space="preserve">1. Информацията, съдържаща се в …………………….. (посочват се конкретна част/части от техническото предложение) от техническото ни предложение, да се счита за конфиденциална, тъй като съдържа технически и/или търговски тайни (вярното се подчертава). </w:t>
      </w: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2. Не бихме желали информацията по т. 1 да бъде разкривана от възложителя, освен в предвидените от закона случаи.</w:t>
      </w:r>
    </w:p>
    <w:p w:rsidR="00D67E9C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Дата ………………………/</w:t>
      </w: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Име и фамилия …………………………………………….</w:t>
      </w: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Подпис (и печат)……………………………………………</w:t>
      </w:r>
    </w:p>
    <w:p w:rsidR="00D67E9C" w:rsidRPr="00175FDD" w:rsidRDefault="00D67E9C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67E9C" w:rsidRPr="00175FDD" w:rsidSect="004C567C">
      <w:pgSz w:w="12240" w:h="15840"/>
      <w:pgMar w:top="1417" w:right="126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E9C" w:rsidRDefault="00D67E9C">
      <w:r>
        <w:separator/>
      </w:r>
    </w:p>
  </w:endnote>
  <w:endnote w:type="continuationSeparator" w:id="0">
    <w:p w:rsidR="00D67E9C" w:rsidRDefault="00D67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E9C" w:rsidRDefault="00D67E9C">
      <w:r>
        <w:separator/>
      </w:r>
    </w:p>
  </w:footnote>
  <w:footnote w:type="continuationSeparator" w:id="0">
    <w:p w:rsidR="00D67E9C" w:rsidRDefault="00D67E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908A3"/>
    <w:multiLevelType w:val="hybridMultilevel"/>
    <w:tmpl w:val="0AFCD4DE"/>
    <w:lvl w:ilvl="0" w:tplc="0409000F">
      <w:start w:val="1"/>
      <w:numFmt w:val="decimal"/>
      <w:lvlText w:val="%1."/>
      <w:lvlJc w:val="left"/>
      <w:pPr>
        <w:ind w:left="3192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7B9B"/>
    <w:rsid w:val="000444DF"/>
    <w:rsid w:val="00073F7D"/>
    <w:rsid w:val="00092365"/>
    <w:rsid w:val="000A236B"/>
    <w:rsid w:val="00144DD8"/>
    <w:rsid w:val="0014616E"/>
    <w:rsid w:val="00175FDD"/>
    <w:rsid w:val="001D1480"/>
    <w:rsid w:val="002136DF"/>
    <w:rsid w:val="00243C93"/>
    <w:rsid w:val="002B07D2"/>
    <w:rsid w:val="002D422F"/>
    <w:rsid w:val="0035389D"/>
    <w:rsid w:val="003A3ED8"/>
    <w:rsid w:val="003C08AD"/>
    <w:rsid w:val="00402E5C"/>
    <w:rsid w:val="00403677"/>
    <w:rsid w:val="00405544"/>
    <w:rsid w:val="00411A01"/>
    <w:rsid w:val="00417EA7"/>
    <w:rsid w:val="004B379B"/>
    <w:rsid w:val="004C567C"/>
    <w:rsid w:val="004D1211"/>
    <w:rsid w:val="004E745B"/>
    <w:rsid w:val="004F2E42"/>
    <w:rsid w:val="00514004"/>
    <w:rsid w:val="005177EF"/>
    <w:rsid w:val="00517F77"/>
    <w:rsid w:val="00525117"/>
    <w:rsid w:val="0053678F"/>
    <w:rsid w:val="00557D7B"/>
    <w:rsid w:val="005D7D46"/>
    <w:rsid w:val="00612A08"/>
    <w:rsid w:val="006304B4"/>
    <w:rsid w:val="00697709"/>
    <w:rsid w:val="006D579E"/>
    <w:rsid w:val="006E53AE"/>
    <w:rsid w:val="00743159"/>
    <w:rsid w:val="007449DE"/>
    <w:rsid w:val="00796932"/>
    <w:rsid w:val="007A68F9"/>
    <w:rsid w:val="007D48F2"/>
    <w:rsid w:val="007F2EEA"/>
    <w:rsid w:val="00802748"/>
    <w:rsid w:val="00883461"/>
    <w:rsid w:val="008B0600"/>
    <w:rsid w:val="008C566F"/>
    <w:rsid w:val="00914CF4"/>
    <w:rsid w:val="00925E92"/>
    <w:rsid w:val="00932FD4"/>
    <w:rsid w:val="00971C43"/>
    <w:rsid w:val="009A3173"/>
    <w:rsid w:val="009D27B5"/>
    <w:rsid w:val="009D4B78"/>
    <w:rsid w:val="00A13ADD"/>
    <w:rsid w:val="00A14D01"/>
    <w:rsid w:val="00A35DE1"/>
    <w:rsid w:val="00A83BF8"/>
    <w:rsid w:val="00A950D1"/>
    <w:rsid w:val="00B06B2B"/>
    <w:rsid w:val="00B11344"/>
    <w:rsid w:val="00B23AD6"/>
    <w:rsid w:val="00B30BF0"/>
    <w:rsid w:val="00B52906"/>
    <w:rsid w:val="00B72438"/>
    <w:rsid w:val="00BA6D2C"/>
    <w:rsid w:val="00BC7AF8"/>
    <w:rsid w:val="00BF2519"/>
    <w:rsid w:val="00BF557D"/>
    <w:rsid w:val="00C52282"/>
    <w:rsid w:val="00C81567"/>
    <w:rsid w:val="00D12EE9"/>
    <w:rsid w:val="00D50F1C"/>
    <w:rsid w:val="00D63CDE"/>
    <w:rsid w:val="00D67E9C"/>
    <w:rsid w:val="00D8718F"/>
    <w:rsid w:val="00DB1B08"/>
    <w:rsid w:val="00EB2362"/>
    <w:rsid w:val="00EF18C2"/>
    <w:rsid w:val="00F03542"/>
    <w:rsid w:val="00F3072E"/>
    <w:rsid w:val="00F34D6A"/>
    <w:rsid w:val="00F42513"/>
    <w:rsid w:val="00F74961"/>
    <w:rsid w:val="00F81265"/>
    <w:rsid w:val="00F911D7"/>
    <w:rsid w:val="00FE5C52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96932"/>
    <w:pPr>
      <w:keepNext/>
      <w:spacing w:after="0" w:line="240" w:lineRule="auto"/>
      <w:jc w:val="both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35DE1"/>
    <w:rPr>
      <w:rFonts w:ascii="Cambria" w:hAnsi="Cambria" w:cs="Times New Roman"/>
      <w:b/>
      <w:i/>
      <w:sz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7A68F9"/>
    <w:rPr>
      <w:rFonts w:ascii="Times New Roman" w:hAnsi="Times New Roman" w:cs="Times New Roman"/>
      <w:sz w:val="24"/>
      <w:szCs w:val="24"/>
      <w:lang w:val="bg-BG"/>
    </w:rPr>
  </w:style>
  <w:style w:type="character" w:customStyle="1" w:styleId="5pt">
    <w:name w:val="Основной текст + 5 pt"/>
    <w:aliases w:val="Полужирный,Интервал 0 pt"/>
    <w:uiPriority w:val="99"/>
    <w:rsid w:val="00DB1B08"/>
    <w:rPr>
      <w:rFonts w:ascii="Arial" w:hAnsi="Arial"/>
      <w:b/>
      <w:spacing w:val="2"/>
      <w:sz w:val="1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7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197</Words>
  <Characters>1128</Characters>
  <Application>Microsoft Office Outlook</Application>
  <DocSecurity>0</DocSecurity>
  <Lines>0</Lines>
  <Paragraphs>0</Paragraphs>
  <ScaleCrop>false</ScaleCrop>
  <Company>XARA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ISKAR 7</cp:lastModifiedBy>
  <cp:revision>15</cp:revision>
  <dcterms:created xsi:type="dcterms:W3CDTF">2015-04-29T11:14:00Z</dcterms:created>
  <dcterms:modified xsi:type="dcterms:W3CDTF">2015-05-04T06:13:00Z</dcterms:modified>
</cp:coreProperties>
</file>